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BA5757" w14:textId="0AFB3552" w:rsidR="00E86D49" w:rsidRPr="00FA41D7" w:rsidRDefault="004F14C0" w:rsidP="00FA41D7">
      <w:pPr>
        <w:ind w:left="2880" w:firstLine="720"/>
        <w:rPr>
          <w:rFonts w:ascii="Gotham Rounded Medium" w:hAnsi="Gotham Rounded Medium"/>
          <w:b/>
          <w:bCs/>
          <w:sz w:val="24"/>
          <w:szCs w:val="20"/>
          <w:lang w:val="en-US"/>
        </w:rPr>
      </w:pPr>
      <w:r w:rsidRPr="00FA41D7">
        <w:rPr>
          <w:rFonts w:ascii="Gotham Rounded Medium" w:hAnsi="Gotham Rounded Medium"/>
          <w:b/>
          <w:bCs/>
          <w:sz w:val="24"/>
          <w:szCs w:val="20"/>
          <w:lang w:val="en-US"/>
        </w:rPr>
        <w:t>3GPP SA6</w:t>
      </w:r>
      <w:r w:rsidR="00FA41D7" w:rsidRPr="00FA41D7">
        <w:rPr>
          <w:rFonts w:ascii="Gotham Rounded Medium" w:hAnsi="Gotham Rounded Medium"/>
          <w:b/>
          <w:bCs/>
          <w:sz w:val="24"/>
          <w:szCs w:val="20"/>
          <w:lang w:val="en-US"/>
        </w:rPr>
        <w:t xml:space="preserve"> #36</w:t>
      </w:r>
      <w:r w:rsidRPr="00FA41D7">
        <w:rPr>
          <w:rFonts w:ascii="Gotham Rounded Medium" w:hAnsi="Gotham Rounded Medium"/>
          <w:b/>
          <w:bCs/>
          <w:sz w:val="24"/>
          <w:szCs w:val="20"/>
          <w:lang w:val="en-US"/>
        </w:rPr>
        <w:t xml:space="preserve"> Event</w:t>
      </w:r>
    </w:p>
    <w:p w14:paraId="1A76554A" w14:textId="2BC9A2DF" w:rsidR="004F14C0" w:rsidRPr="00FA41D7" w:rsidRDefault="004F14C0" w:rsidP="00A37F5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>Tait Communications</w:t>
      </w:r>
      <w:r w:rsidR="00A37F50"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       </w:t>
      </w:r>
      <w:r w:rsidR="00ED6C77" w:rsidRPr="00FA41D7">
        <w:rPr>
          <w:rFonts w:ascii="Gotham Rounded Medium" w:hAnsi="Gotham Rounded Medium"/>
          <w:bCs/>
          <w:sz w:val="20"/>
          <w:szCs w:val="20"/>
          <w:lang w:val="en-US"/>
        </w:rPr>
        <w:t>Group Booking 9964315</w:t>
      </w:r>
      <w:r w:rsidR="00A37F50"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       </w:t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>Hotel Booking Form</w:t>
      </w:r>
    </w:p>
    <w:p w14:paraId="4C3B5F8A" w14:textId="71FF28F2" w:rsidR="004F14C0" w:rsidRPr="00FA41D7" w:rsidRDefault="004F14C0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>Please return by 9</w:t>
      </w:r>
      <w:r w:rsidRPr="00FA41D7">
        <w:rPr>
          <w:rFonts w:ascii="Gotham Rounded Medium" w:hAnsi="Gotham Rounded Medium"/>
          <w:bCs/>
          <w:sz w:val="20"/>
          <w:szCs w:val="20"/>
          <w:vertAlign w:val="superscript"/>
          <w:lang w:val="en-US"/>
        </w:rPr>
        <w:t>th</w:t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 February 2020 to</w:t>
      </w:r>
      <w:r w:rsidR="001A0943"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 </w:t>
      </w:r>
      <w:hyperlink r:id="rId6" w:history="1">
        <w:r w:rsidR="001A0943" w:rsidRPr="00FA41D7">
          <w:rPr>
            <w:rStyle w:val="Hyperlink"/>
            <w:rFonts w:ascii="Gotham Rounded Medium" w:hAnsi="Gotham Rounded Medium"/>
            <w:bCs/>
            <w:sz w:val="20"/>
            <w:szCs w:val="20"/>
            <w:lang w:val="en-US"/>
          </w:rPr>
          <w:t>reservations@commodorehotel.co.nz</w:t>
        </w:r>
      </w:hyperlink>
      <w:r w:rsidR="001A0943"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 </w:t>
      </w:r>
    </w:p>
    <w:p w14:paraId="13077971" w14:textId="2A06F052" w:rsidR="004F14C0" w:rsidRPr="00FA41D7" w:rsidRDefault="004F14C0" w:rsidP="004F14C0">
      <w:pPr>
        <w:rPr>
          <w:rFonts w:ascii="Gotham Rounded Medium" w:hAnsi="Gotham Rounded Medium"/>
          <w:b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/>
          <w:bCs/>
          <w:color w:val="FF0000"/>
          <w:sz w:val="20"/>
          <w:szCs w:val="20"/>
          <w:lang w:val="en-US"/>
        </w:rPr>
        <w:t>Attn: Group Reservation Code: 9964315 – Tait Communications</w:t>
      </w:r>
      <w:r w:rsidRPr="00FA41D7">
        <w:rPr>
          <w:rFonts w:ascii="Gotham Rounded Medium" w:hAnsi="Gotham Rounded Medium"/>
          <w:b/>
          <w:bCs/>
          <w:sz w:val="20"/>
          <w:szCs w:val="20"/>
          <w:lang w:val="en-US"/>
        </w:rPr>
        <w:t xml:space="preserve"> </w:t>
      </w:r>
    </w:p>
    <w:p w14:paraId="673E5340" w14:textId="5875E797" w:rsidR="004F14C0" w:rsidRPr="00FA41D7" w:rsidRDefault="004F14C0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/>
          <w:bCs/>
          <w:sz w:val="20"/>
          <w:szCs w:val="20"/>
          <w:u w:val="single"/>
          <w:lang w:val="en-US"/>
        </w:rPr>
        <w:t>Room</w:t>
      </w:r>
      <w:r w:rsidR="007B5B18" w:rsidRPr="00FA41D7">
        <w:rPr>
          <w:rFonts w:ascii="Gotham Rounded Medium" w:hAnsi="Gotham Rounded Medium"/>
          <w:b/>
          <w:bCs/>
          <w:sz w:val="20"/>
          <w:szCs w:val="20"/>
          <w:u w:val="single"/>
          <w:lang w:val="en-US"/>
        </w:rPr>
        <w:t xml:space="preserve"> Type / </w:t>
      </w:r>
      <w:r w:rsidRPr="00FA41D7">
        <w:rPr>
          <w:rFonts w:ascii="Gotham Rounded Medium" w:hAnsi="Gotham Rounded Medium"/>
          <w:b/>
          <w:bCs/>
          <w:sz w:val="20"/>
          <w:szCs w:val="20"/>
          <w:u w:val="single"/>
          <w:lang w:val="en-US"/>
        </w:rPr>
        <w:t>Rates</w:t>
      </w:r>
      <w:r w:rsidR="00FA41D7">
        <w:rPr>
          <w:rFonts w:ascii="Gotham Rounded Medium" w:hAnsi="Gotham Rounded Medium"/>
          <w:b/>
          <w:bCs/>
          <w:sz w:val="20"/>
          <w:szCs w:val="20"/>
          <w:u w:val="single"/>
          <w:lang w:val="en-US"/>
        </w:rPr>
        <w:t xml:space="preserve"> (</w:t>
      </w:r>
      <w:proofErr w:type="spellStart"/>
      <w:r w:rsidR="00FA41D7">
        <w:rPr>
          <w:rFonts w:ascii="Gotham Rounded Medium" w:hAnsi="Gotham Rounded Medium"/>
          <w:b/>
          <w:bCs/>
          <w:sz w:val="20"/>
          <w:szCs w:val="20"/>
          <w:u w:val="single"/>
          <w:lang w:val="en-US"/>
        </w:rPr>
        <w:t>inc.</w:t>
      </w:r>
      <w:proofErr w:type="spellEnd"/>
      <w:r w:rsidR="00FA41D7">
        <w:rPr>
          <w:rFonts w:ascii="Gotham Rounded Medium" w:hAnsi="Gotham Rounded Medium"/>
          <w:b/>
          <w:bCs/>
          <w:sz w:val="20"/>
          <w:szCs w:val="20"/>
          <w:u w:val="single"/>
          <w:lang w:val="en-US"/>
        </w:rPr>
        <w:t xml:space="preserve"> GST): </w:t>
      </w:r>
    </w:p>
    <w:p w14:paraId="3D17F8EF" w14:textId="5A0C68EE" w:rsidR="00ED6C77" w:rsidRPr="00FA41D7" w:rsidRDefault="00ED6C77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/>
          <w:bCs/>
          <w:sz w:val="20"/>
          <w:szCs w:val="20"/>
          <w:lang w:val="en-US"/>
        </w:rPr>
        <w:t>Premium Level Room only:</w:t>
      </w:r>
      <w:r w:rsid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 $216.30 per room per night</w:t>
      </w:r>
      <w:r w:rsidR="00FA41D7">
        <w:rPr>
          <w:rFonts w:ascii="Gotham Rounded Medium" w:hAnsi="Gotham Rounded Medium"/>
          <w:bCs/>
          <w:sz w:val="20"/>
          <w:szCs w:val="20"/>
          <w:lang w:val="en-US"/>
        </w:rPr>
        <w:br/>
      </w:r>
      <w:r w:rsidRPr="00FA41D7">
        <w:rPr>
          <w:rFonts w:ascii="Gotham Rounded Medium" w:hAnsi="Gotham Rounded Medium"/>
          <w:b/>
          <w:bCs/>
          <w:sz w:val="20"/>
          <w:szCs w:val="20"/>
          <w:lang w:val="en-US"/>
        </w:rPr>
        <w:t>Premium Level Room including Breakfast:</w:t>
      </w:r>
      <w:r w:rsid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 $241.30 per room per night</w:t>
      </w:r>
      <w:r w:rsidR="00FA41D7">
        <w:rPr>
          <w:rFonts w:ascii="Gotham Rounded Medium" w:hAnsi="Gotham Rounded Medium"/>
          <w:bCs/>
          <w:sz w:val="20"/>
          <w:szCs w:val="20"/>
          <w:lang w:val="en-US"/>
        </w:rPr>
        <w:br/>
      </w:r>
      <w:r w:rsidRPr="00FA41D7">
        <w:rPr>
          <w:rFonts w:ascii="Gotham Rounded Medium" w:hAnsi="Gotham Rounded Medium"/>
          <w:b/>
          <w:bCs/>
          <w:sz w:val="20"/>
          <w:szCs w:val="20"/>
          <w:lang w:val="en-US"/>
        </w:rPr>
        <w:t>Business Level Room only:</w:t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 $260.29 per room per night</w:t>
      </w:r>
      <w:r w:rsidR="00FA41D7">
        <w:rPr>
          <w:rFonts w:ascii="Gotham Rounded Medium" w:hAnsi="Gotham Rounded Medium"/>
          <w:bCs/>
          <w:sz w:val="20"/>
          <w:szCs w:val="20"/>
          <w:lang w:val="en-US"/>
        </w:rPr>
        <w:br/>
      </w:r>
      <w:r w:rsidRPr="00FA41D7">
        <w:rPr>
          <w:rFonts w:ascii="Gotham Rounded Medium" w:hAnsi="Gotham Rounded Medium"/>
          <w:b/>
          <w:bCs/>
          <w:sz w:val="20"/>
          <w:szCs w:val="20"/>
          <w:lang w:val="en-US"/>
        </w:rPr>
        <w:t>Business Level Room including Breakfast:</w:t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 $285.59 per room per night</w:t>
      </w:r>
    </w:p>
    <w:p w14:paraId="0944CD9E" w14:textId="77777777" w:rsidR="00FA41D7" w:rsidRPr="00FA41D7" w:rsidRDefault="00FA41D7" w:rsidP="00FA41D7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/>
          <w:bCs/>
          <w:sz w:val="20"/>
          <w:szCs w:val="20"/>
          <w:u w:val="single"/>
          <w:lang w:val="en-US"/>
        </w:rPr>
        <w:t>Guest details</w:t>
      </w:r>
      <w:r>
        <w:rPr>
          <w:rFonts w:ascii="Gotham Rounded Medium" w:hAnsi="Gotham Rounded Medium"/>
          <w:b/>
          <w:bCs/>
          <w:sz w:val="20"/>
          <w:szCs w:val="20"/>
          <w:u w:val="single"/>
          <w:lang w:val="en-US"/>
        </w:rPr>
        <w:t xml:space="preserve">): </w:t>
      </w:r>
    </w:p>
    <w:p w14:paraId="5D056B4A" w14:textId="42B3DD7D" w:rsidR="004F14C0" w:rsidRPr="00FA41D7" w:rsidRDefault="004F14C0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>Family Name:                                                                       First Name:</w:t>
      </w:r>
      <w:bookmarkStart w:id="0" w:name="_GoBack"/>
      <w:bookmarkEnd w:id="0"/>
    </w:p>
    <w:p w14:paraId="6921DF78" w14:textId="6E5DC917" w:rsidR="004F14C0" w:rsidRPr="00FA41D7" w:rsidRDefault="004F14C0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>Address:</w:t>
      </w:r>
    </w:p>
    <w:p w14:paraId="4558AFD1" w14:textId="50BE6BA9" w:rsidR="004F14C0" w:rsidRPr="00FA41D7" w:rsidRDefault="004F14C0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Country: </w:t>
      </w:r>
    </w:p>
    <w:p w14:paraId="34350172" w14:textId="68FD1FEA" w:rsidR="004F14C0" w:rsidRPr="00FA41D7" w:rsidRDefault="004F14C0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>Tel:</w:t>
      </w:r>
    </w:p>
    <w:p w14:paraId="51BE3411" w14:textId="4244F7D3" w:rsidR="004F14C0" w:rsidRPr="00FA41D7" w:rsidRDefault="004F14C0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>Email:</w:t>
      </w:r>
    </w:p>
    <w:p w14:paraId="6AE4331D" w14:textId="361649D1" w:rsidR="004F14C0" w:rsidRPr="00FA41D7" w:rsidRDefault="004F14C0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>Accompanying Person</w:t>
      </w:r>
      <w:r w:rsidR="00ED6C77"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: </w:t>
      </w:r>
    </w:p>
    <w:p w14:paraId="68C6D535" w14:textId="719A71D3" w:rsidR="004F14C0" w:rsidRPr="00FA41D7" w:rsidRDefault="004F14C0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>Family Name:</w:t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ab/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ab/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ab/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ab/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ab/>
        <w:t>First Name:</w:t>
      </w:r>
    </w:p>
    <w:p w14:paraId="4D0D9F57" w14:textId="67C67BED" w:rsidR="004F14C0" w:rsidRPr="00FA41D7" w:rsidRDefault="004F14C0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Please reserve Accommodation as Follows: </w:t>
      </w:r>
    </w:p>
    <w:p w14:paraId="448D2750" w14:textId="2F90EBA2" w:rsidR="004F14C0" w:rsidRPr="00FA41D7" w:rsidRDefault="004F14C0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>Arrival Date:</w:t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ab/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ab/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ab/>
        <w:t xml:space="preserve">Departure Date: </w:t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ab/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ab/>
      </w:r>
      <w:r w:rsidR="00FA41D7">
        <w:rPr>
          <w:rFonts w:ascii="Gotham Rounded Medium" w:hAnsi="Gotham Rounded Medium"/>
          <w:bCs/>
          <w:sz w:val="20"/>
          <w:szCs w:val="20"/>
          <w:lang w:val="en-US"/>
        </w:rPr>
        <w:tab/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>Number of Nights:</w:t>
      </w:r>
    </w:p>
    <w:p w14:paraId="5203E8D1" w14:textId="25B1C4AE" w:rsidR="007B5B18" w:rsidRPr="00FA41D7" w:rsidRDefault="007B5B18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Room Type / Rates: </w:t>
      </w:r>
    </w:p>
    <w:p w14:paraId="6FAF7C8A" w14:textId="65AC7965" w:rsidR="00A37F50" w:rsidRPr="00FA41D7" w:rsidRDefault="00A37F50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>Delegates are responsible for all charges on their hotel billing account which must be settled upon departure. A valid credit card is required to guarantee the reservation</w:t>
      </w:r>
      <w:r w:rsidR="00FA41D7">
        <w:rPr>
          <w:rFonts w:ascii="Gotham Rounded Medium" w:hAnsi="Gotham Rounded Medium"/>
          <w:bCs/>
          <w:sz w:val="20"/>
          <w:szCs w:val="20"/>
          <w:lang w:val="en-US"/>
        </w:rPr>
        <w:t>.</w:t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 </w:t>
      </w:r>
    </w:p>
    <w:p w14:paraId="0272B3DF" w14:textId="3854A290" w:rsidR="00A37F50" w:rsidRPr="00FA41D7" w:rsidRDefault="00A37F50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Card Type: </w:t>
      </w:r>
      <w:r w:rsidR="00ED6C77"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                                    </w:t>
      </w:r>
      <w:r w:rsidR="004A2953" w:rsidRPr="00FA41D7">
        <w:rPr>
          <w:rFonts w:ascii="Gotham Rounded Medium" w:hAnsi="Gotham Rounded Medium"/>
          <w:bCs/>
          <w:sz w:val="20"/>
          <w:szCs w:val="20"/>
          <w:lang w:val="en-US"/>
        </w:rPr>
        <w:t>Signature:</w:t>
      </w:r>
      <w:r w:rsidR="00ED6C77"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                                          </w:t>
      </w: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Expiry Date: </w:t>
      </w:r>
    </w:p>
    <w:p w14:paraId="754133C3" w14:textId="77777777" w:rsidR="001A0943" w:rsidRPr="00FA41D7" w:rsidRDefault="004A2953" w:rsidP="004F14C0">
      <w:pPr>
        <w:rPr>
          <w:rFonts w:ascii="Gotham Rounded Medium" w:hAnsi="Gotham Rounded Medium"/>
          <w:bCs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sz w:val="20"/>
          <w:szCs w:val="20"/>
          <w:lang w:val="en-US"/>
        </w:rPr>
        <w:t xml:space="preserve">Card Number: </w:t>
      </w:r>
    </w:p>
    <w:p w14:paraId="48393255" w14:textId="77777777" w:rsidR="00FA41D7" w:rsidRDefault="00A37F50" w:rsidP="004F14C0">
      <w:pPr>
        <w:rPr>
          <w:rFonts w:ascii="Gotham Rounded Medium" w:hAnsi="Gotham Rounded Medium"/>
          <w:bCs/>
          <w:i/>
          <w:sz w:val="20"/>
          <w:szCs w:val="20"/>
          <w:lang w:val="en-US"/>
        </w:rPr>
      </w:pPr>
      <w:r w:rsidRPr="00FA41D7">
        <w:rPr>
          <w:rFonts w:ascii="Gotham Rounded Medium" w:hAnsi="Gotham Rounded Medium"/>
          <w:b/>
          <w:bCs/>
          <w:i/>
          <w:sz w:val="20"/>
          <w:szCs w:val="20"/>
          <w:u w:val="single"/>
          <w:lang w:val="en-US"/>
        </w:rPr>
        <w:t>Cancelation Policy:</w:t>
      </w:r>
    </w:p>
    <w:p w14:paraId="7CE4D0EB" w14:textId="5760E0A7" w:rsidR="00851ABF" w:rsidRPr="00FA41D7" w:rsidRDefault="00A37F50" w:rsidP="004F14C0">
      <w:pPr>
        <w:rPr>
          <w:rFonts w:ascii="Gotham Rounded Medium" w:hAnsi="Gotham Rounded Medium"/>
          <w:b/>
          <w:bCs/>
          <w:i/>
          <w:sz w:val="20"/>
          <w:szCs w:val="20"/>
          <w:lang w:val="en-US"/>
        </w:rPr>
      </w:pPr>
      <w:r w:rsidRPr="00FA41D7">
        <w:rPr>
          <w:rFonts w:ascii="Gotham Rounded Medium" w:hAnsi="Gotham Rounded Medium"/>
          <w:bCs/>
          <w:i/>
          <w:sz w:val="20"/>
          <w:szCs w:val="20"/>
          <w:lang w:val="en-US"/>
        </w:rPr>
        <w:t xml:space="preserve">The cancellation of hotel reservation(s) results in the charging of the following </w:t>
      </w:r>
      <w:r w:rsidR="005D7E22" w:rsidRPr="00FA41D7">
        <w:rPr>
          <w:rFonts w:ascii="Gotham Rounded Medium" w:hAnsi="Gotham Rounded Medium"/>
          <w:bCs/>
          <w:i/>
          <w:sz w:val="20"/>
          <w:szCs w:val="20"/>
          <w:lang w:val="en-US"/>
        </w:rPr>
        <w:t>policies to the above credit card</w:t>
      </w:r>
      <w:proofErr w:type="gramStart"/>
      <w:r w:rsidR="005D7E22" w:rsidRPr="00FA41D7">
        <w:rPr>
          <w:rFonts w:ascii="Gotham Rounded Medium" w:hAnsi="Gotham Rounded Medium"/>
          <w:bCs/>
          <w:i/>
          <w:sz w:val="20"/>
          <w:szCs w:val="20"/>
          <w:lang w:val="en-US"/>
        </w:rPr>
        <w:t>:</w:t>
      </w:r>
      <w:proofErr w:type="gramEnd"/>
      <w:r w:rsidR="00FA41D7">
        <w:rPr>
          <w:rFonts w:ascii="Gotham Rounded Medium" w:hAnsi="Gotham Rounded Medium"/>
          <w:bCs/>
          <w:i/>
          <w:sz w:val="20"/>
          <w:szCs w:val="20"/>
          <w:lang w:val="en-US"/>
        </w:rPr>
        <w:br/>
        <w:t xml:space="preserve">- </w:t>
      </w:r>
      <w:r w:rsidRPr="00FA41D7">
        <w:rPr>
          <w:rFonts w:ascii="Gotham Rounded Medium" w:hAnsi="Gotham Rounded Medium"/>
          <w:bCs/>
          <w:i/>
          <w:sz w:val="20"/>
          <w:szCs w:val="20"/>
          <w:lang w:val="en-US"/>
        </w:rPr>
        <w:t xml:space="preserve">Cancellation more than 48 hours prior to arrival </w:t>
      </w:r>
      <w:r w:rsidR="00FA41D7">
        <w:rPr>
          <w:rFonts w:ascii="Gotham Rounded Medium" w:hAnsi="Gotham Rounded Medium"/>
          <w:bCs/>
          <w:i/>
          <w:sz w:val="20"/>
          <w:szCs w:val="20"/>
          <w:lang w:val="en-US"/>
        </w:rPr>
        <w:t>– no cost</w:t>
      </w:r>
      <w:r w:rsidR="00FA41D7">
        <w:rPr>
          <w:rFonts w:ascii="Gotham Rounded Medium" w:hAnsi="Gotham Rounded Medium"/>
          <w:bCs/>
          <w:i/>
          <w:sz w:val="20"/>
          <w:szCs w:val="20"/>
          <w:lang w:val="en-US"/>
        </w:rPr>
        <w:br/>
        <w:t xml:space="preserve">- </w:t>
      </w:r>
      <w:r w:rsidRPr="00FA41D7">
        <w:rPr>
          <w:rFonts w:ascii="Gotham Rounded Medium" w:hAnsi="Gotham Rounded Medium"/>
          <w:bCs/>
          <w:i/>
          <w:sz w:val="20"/>
          <w:szCs w:val="20"/>
          <w:lang w:val="en-US"/>
        </w:rPr>
        <w:t>Cancellation less than 48 hours prior to arrival – 100% of one</w:t>
      </w:r>
      <w:r w:rsidR="00FA41D7">
        <w:rPr>
          <w:rFonts w:ascii="Gotham Rounded Medium" w:hAnsi="Gotham Rounded Medium"/>
          <w:bCs/>
          <w:i/>
          <w:sz w:val="20"/>
          <w:szCs w:val="20"/>
          <w:lang w:val="en-US"/>
        </w:rPr>
        <w:t xml:space="preserve"> night of the service reserved</w:t>
      </w:r>
      <w:r w:rsidR="00FA41D7">
        <w:rPr>
          <w:rFonts w:ascii="Gotham Rounded Medium" w:hAnsi="Gotham Rounded Medium"/>
          <w:bCs/>
          <w:i/>
          <w:sz w:val="20"/>
          <w:szCs w:val="20"/>
          <w:lang w:val="en-US"/>
        </w:rPr>
        <w:br/>
        <w:t xml:space="preserve">- </w:t>
      </w:r>
      <w:r w:rsidR="00851ABF" w:rsidRPr="00FA41D7">
        <w:rPr>
          <w:rFonts w:ascii="Gotham Rounded Medium" w:hAnsi="Gotham Rounded Medium"/>
          <w:bCs/>
          <w:i/>
          <w:sz w:val="20"/>
          <w:szCs w:val="20"/>
          <w:lang w:val="en-US"/>
        </w:rPr>
        <w:t xml:space="preserve">Non Arrivals/No Show: 100% of one night of the service reserved </w:t>
      </w:r>
    </w:p>
    <w:p w14:paraId="7DD90923" w14:textId="77777777" w:rsidR="004F14C0" w:rsidRPr="004F14C0" w:rsidRDefault="004F14C0" w:rsidP="00ED6C77">
      <w:pPr>
        <w:rPr>
          <w:rFonts w:ascii="Gotham Rounded Medium" w:hAnsi="Gotham Rounded Medium"/>
          <w:b/>
          <w:bCs/>
          <w:lang w:val="en-US"/>
        </w:rPr>
      </w:pPr>
    </w:p>
    <w:sectPr w:rsidR="004F14C0" w:rsidRPr="004F14C0" w:rsidSect="00BA4D1B">
      <w:headerReference w:type="default" r:id="rId7"/>
      <w:footerReference w:type="default" r:id="rId8"/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4FB9C" w14:textId="77777777" w:rsidR="00A56205" w:rsidRDefault="00A56205" w:rsidP="003A4B6D">
      <w:pPr>
        <w:spacing w:after="0" w:line="240" w:lineRule="auto"/>
      </w:pPr>
      <w:r>
        <w:separator/>
      </w:r>
    </w:p>
  </w:endnote>
  <w:endnote w:type="continuationSeparator" w:id="0">
    <w:p w14:paraId="077EB675" w14:textId="77777777" w:rsidR="00A56205" w:rsidRDefault="00A56205" w:rsidP="003A4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 Book">
    <w:altName w:val="Gotham Rounde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 Rounded Medium">
    <w:altName w:val="Calibri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62E15" w14:textId="77777777" w:rsidR="003A4B6D" w:rsidRPr="00BA4D1B" w:rsidRDefault="00E86D49" w:rsidP="00E86D49">
    <w:pPr>
      <w:pStyle w:val="Footer"/>
      <w:ind w:left="-567"/>
      <w:rPr>
        <w:rFonts w:ascii="Gotham Rounded Medium" w:hAnsi="Gotham Rounded Medium"/>
        <w:lang w:val="en-US"/>
      </w:rPr>
    </w:pPr>
    <w:r w:rsidRPr="00BA4D1B">
      <w:rPr>
        <w:rFonts w:ascii="Gotham Rounded Medium" w:hAnsi="Gotham Rounded Medium"/>
        <w:noProof/>
        <w:lang w:eastAsia="en-NZ"/>
      </w:rPr>
      <w:drawing>
        <wp:anchor distT="0" distB="0" distL="114300" distR="114300" simplePos="0" relativeHeight="251660288" behindDoc="1" locked="0" layoutInCell="1" allowOverlap="1" wp14:anchorId="03EF08AE" wp14:editId="042CBF79">
          <wp:simplePos x="0" y="0"/>
          <wp:positionH relativeFrom="column">
            <wp:posOffset>1968500</wp:posOffset>
          </wp:positionH>
          <wp:positionV relativeFrom="paragraph">
            <wp:posOffset>-82550</wp:posOffset>
          </wp:positionV>
          <wp:extent cx="2120900" cy="447040"/>
          <wp:effectExtent l="0" t="0" r="0" b="0"/>
          <wp:wrapTight wrapText="bothSides">
            <wp:wrapPolygon edited="0">
              <wp:start x="0" y="0"/>
              <wp:lineTo x="0" y="20250"/>
              <wp:lineTo x="21341" y="20250"/>
              <wp:lineTo x="21341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0900" cy="44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A4D1B">
      <w:rPr>
        <w:rFonts w:ascii="Gotham Rounded Medium" w:hAnsi="Gotham Rounded Medium"/>
        <w:noProof/>
        <w:sz w:val="20"/>
        <w:szCs w:val="20"/>
        <w:lang w:eastAsia="en-N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3BA4AA4" wp14:editId="5CCE4C92">
              <wp:simplePos x="0" y="0"/>
              <wp:positionH relativeFrom="column">
                <wp:posOffset>4546600</wp:posOffset>
              </wp:positionH>
              <wp:positionV relativeFrom="paragraph">
                <wp:posOffset>-1187450</wp:posOffset>
              </wp:positionV>
              <wp:extent cx="1663700" cy="1651000"/>
              <wp:effectExtent l="0" t="0" r="0" b="635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3700" cy="165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5C5274" w14:textId="77777777" w:rsidR="003A4B6D" w:rsidRPr="00BA4D1B" w:rsidRDefault="003A4B6D" w:rsidP="003A4B6D">
                          <w:pPr>
                            <w:pStyle w:val="Default"/>
                            <w:rPr>
                              <w:rFonts w:ascii="Gotham Rounded Medium" w:hAnsi="Gotham Rounded Medium"/>
                            </w:rPr>
                          </w:pPr>
                        </w:p>
                        <w:p w14:paraId="7DD42F09" w14:textId="77777777" w:rsidR="003A4B6D" w:rsidRPr="00BA4D1B" w:rsidRDefault="003A4B6D" w:rsidP="003A4B6D">
                          <w:pPr>
                            <w:pStyle w:val="Pa0"/>
                            <w:spacing w:after="100"/>
                            <w:rPr>
                              <w:rFonts w:ascii="Gotham Rounded Medium" w:hAnsi="Gotham Rounded Medium" w:cs="Gotham Rounded Book"/>
                              <w:color w:val="000000"/>
                              <w:sz w:val="14"/>
                              <w:szCs w:val="14"/>
                            </w:rPr>
                          </w:pPr>
                          <w:r w:rsidRPr="00BA4D1B">
                            <w:rPr>
                              <w:rStyle w:val="A0"/>
                              <w:rFonts w:ascii="Gotham Rounded Medium" w:hAnsi="Gotham Rounded Medium"/>
                            </w:rPr>
                            <w:t xml:space="preserve">449 Memorial Avenue </w:t>
                          </w:r>
                          <w:r w:rsidRPr="00BA4D1B">
                            <w:rPr>
                              <w:rStyle w:val="A0"/>
                              <w:rFonts w:ascii="Gotham Rounded Medium" w:hAnsi="Gotham Rounded Medium"/>
                            </w:rPr>
                            <w:br/>
                            <w:t xml:space="preserve">PO Box 14-093 </w:t>
                          </w:r>
                          <w:r w:rsidRPr="00BA4D1B">
                            <w:rPr>
                              <w:rStyle w:val="A0"/>
                              <w:rFonts w:ascii="Gotham Rounded Medium" w:hAnsi="Gotham Rounded Medium"/>
                            </w:rPr>
                            <w:br/>
                            <w:t>Christchurch 8053</w:t>
                          </w:r>
                          <w:r w:rsidRPr="00BA4D1B">
                            <w:rPr>
                              <w:rStyle w:val="A0"/>
                              <w:rFonts w:ascii="Gotham Rounded Medium" w:hAnsi="Gotham Rounded Medium"/>
                            </w:rPr>
                            <w:br/>
                            <w:t>New Zealand</w:t>
                          </w:r>
                        </w:p>
                        <w:p w14:paraId="501D790F" w14:textId="77777777" w:rsidR="003A4B6D" w:rsidRPr="00BA4D1B" w:rsidRDefault="003A4B6D" w:rsidP="003A4B6D">
                          <w:pPr>
                            <w:pStyle w:val="Pa0"/>
                            <w:spacing w:after="100"/>
                            <w:rPr>
                              <w:rFonts w:ascii="Gotham Rounded Medium" w:hAnsi="Gotham Rounded Medium" w:cs="Gotham Rounded Book"/>
                              <w:color w:val="000000"/>
                              <w:sz w:val="14"/>
                              <w:szCs w:val="14"/>
                            </w:rPr>
                          </w:pPr>
                          <w:r w:rsidRPr="00BA4D1B">
                            <w:rPr>
                              <w:rStyle w:val="A0"/>
                              <w:rFonts w:ascii="Gotham Rounded Medium" w:hAnsi="Gotham Rounded Medium"/>
                            </w:rPr>
                            <w:t xml:space="preserve">P +64 3 358 8129 </w:t>
                          </w:r>
                          <w:r w:rsidRPr="00BA4D1B">
                            <w:rPr>
                              <w:rStyle w:val="A0"/>
                              <w:rFonts w:ascii="Gotham Rounded Medium" w:hAnsi="Gotham Rounded Medium"/>
                            </w:rPr>
                            <w:br/>
                            <w:t xml:space="preserve">F +64 3 358 2231 </w:t>
                          </w:r>
                          <w:r w:rsidRPr="00BA4D1B">
                            <w:rPr>
                              <w:rStyle w:val="A0"/>
                              <w:rFonts w:ascii="Gotham Rounded Medium" w:hAnsi="Gotham Rounded Medium"/>
                            </w:rPr>
                            <w:br/>
                            <w:t>E info@commodorehotel.co.nz</w:t>
                          </w:r>
                        </w:p>
                        <w:p w14:paraId="15BA19FB" w14:textId="77777777" w:rsidR="003A4B6D" w:rsidRPr="00BA4D1B" w:rsidRDefault="003A4B6D" w:rsidP="003A4B6D">
                          <w:pPr>
                            <w:rPr>
                              <w:rFonts w:ascii="Gotham Rounded Medium" w:hAnsi="Gotham Rounded Medium"/>
                            </w:rPr>
                          </w:pPr>
                          <w:r w:rsidRPr="00BA4D1B">
                            <w:rPr>
                              <w:rStyle w:val="A0"/>
                              <w:rFonts w:ascii="Gotham Rounded Medium" w:hAnsi="Gotham Rounded Medium" w:cs="Gotham Rounded Medium"/>
                            </w:rPr>
                            <w:t>commodorehotel.co.nz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3BA4AA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58pt;margin-top:-93.5pt;width:131pt;height:130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" stroked="f">
              <v:textbox>
                <w:txbxContent>
                  <w:p w14:paraId="715C5274" w14:textId="77777777" w:rsidR="003A4B6D" w:rsidRPr="00BA4D1B" w:rsidRDefault="003A4B6D" w:rsidP="003A4B6D">
                    <w:pPr>
                      <w:pStyle w:val="Default"/>
                      <w:rPr>
                        <w:rFonts w:ascii="Gotham Rounded Medium" w:hAnsi="Gotham Rounded Medium"/>
                      </w:rPr>
                    </w:pPr>
                  </w:p>
                  <w:p w14:paraId="7DD42F09" w14:textId="77777777" w:rsidR="003A4B6D" w:rsidRPr="00BA4D1B" w:rsidRDefault="003A4B6D" w:rsidP="003A4B6D">
                    <w:pPr>
                      <w:pStyle w:val="Pa0"/>
                      <w:spacing w:after="100"/>
                      <w:rPr>
                        <w:rFonts w:ascii="Gotham Rounded Medium" w:hAnsi="Gotham Rounded Medium" w:cs="Gotham Rounded Book"/>
                        <w:color w:val="000000"/>
                        <w:sz w:val="14"/>
                        <w:szCs w:val="14"/>
                      </w:rPr>
                    </w:pPr>
                    <w:r w:rsidRPr="00BA4D1B">
                      <w:rPr>
                        <w:rStyle w:val="A0"/>
                        <w:rFonts w:ascii="Gotham Rounded Medium" w:hAnsi="Gotham Rounded Medium"/>
                      </w:rPr>
                      <w:t xml:space="preserve">449 Memorial Avenue </w:t>
                    </w:r>
                    <w:r w:rsidRPr="00BA4D1B">
                      <w:rPr>
                        <w:rStyle w:val="A0"/>
                        <w:rFonts w:ascii="Gotham Rounded Medium" w:hAnsi="Gotham Rounded Medium"/>
                      </w:rPr>
                      <w:br/>
                      <w:t xml:space="preserve">PO Box 14-093 </w:t>
                    </w:r>
                    <w:r w:rsidRPr="00BA4D1B">
                      <w:rPr>
                        <w:rStyle w:val="A0"/>
                        <w:rFonts w:ascii="Gotham Rounded Medium" w:hAnsi="Gotham Rounded Medium"/>
                      </w:rPr>
                      <w:br/>
                      <w:t>Christchurch 8053</w:t>
                    </w:r>
                    <w:r w:rsidRPr="00BA4D1B">
                      <w:rPr>
                        <w:rStyle w:val="A0"/>
                        <w:rFonts w:ascii="Gotham Rounded Medium" w:hAnsi="Gotham Rounded Medium"/>
                      </w:rPr>
                      <w:br/>
                      <w:t>New Zealand</w:t>
                    </w:r>
                  </w:p>
                  <w:p w14:paraId="501D790F" w14:textId="77777777" w:rsidR="003A4B6D" w:rsidRPr="00BA4D1B" w:rsidRDefault="003A4B6D" w:rsidP="003A4B6D">
                    <w:pPr>
                      <w:pStyle w:val="Pa0"/>
                      <w:spacing w:after="100"/>
                      <w:rPr>
                        <w:rFonts w:ascii="Gotham Rounded Medium" w:hAnsi="Gotham Rounded Medium" w:cs="Gotham Rounded Book"/>
                        <w:color w:val="000000"/>
                        <w:sz w:val="14"/>
                        <w:szCs w:val="14"/>
                      </w:rPr>
                    </w:pPr>
                    <w:r w:rsidRPr="00BA4D1B">
                      <w:rPr>
                        <w:rStyle w:val="A0"/>
                        <w:rFonts w:ascii="Gotham Rounded Medium" w:hAnsi="Gotham Rounded Medium"/>
                      </w:rPr>
                      <w:t xml:space="preserve">P +64 3 358 8129 </w:t>
                    </w:r>
                    <w:r w:rsidRPr="00BA4D1B">
                      <w:rPr>
                        <w:rStyle w:val="A0"/>
                        <w:rFonts w:ascii="Gotham Rounded Medium" w:hAnsi="Gotham Rounded Medium"/>
                      </w:rPr>
                      <w:br/>
                      <w:t xml:space="preserve">F +64 3 358 2231 </w:t>
                    </w:r>
                    <w:r w:rsidRPr="00BA4D1B">
                      <w:rPr>
                        <w:rStyle w:val="A0"/>
                        <w:rFonts w:ascii="Gotham Rounded Medium" w:hAnsi="Gotham Rounded Medium"/>
                      </w:rPr>
                      <w:br/>
                      <w:t>E info@commodorehotel.co.nz</w:t>
                    </w:r>
                  </w:p>
                  <w:p w14:paraId="15BA19FB" w14:textId="77777777" w:rsidR="003A4B6D" w:rsidRPr="00BA4D1B" w:rsidRDefault="003A4B6D" w:rsidP="003A4B6D">
                    <w:pPr>
                      <w:rPr>
                        <w:rFonts w:ascii="Gotham Rounded Medium" w:hAnsi="Gotham Rounded Medium"/>
                      </w:rPr>
                    </w:pPr>
                    <w:r w:rsidRPr="00BA4D1B">
                      <w:rPr>
                        <w:rStyle w:val="A0"/>
                        <w:rFonts w:ascii="Gotham Rounded Medium" w:hAnsi="Gotham Rounded Medium" w:cs="Gotham Rounded Medium"/>
                      </w:rPr>
                      <w:t>commodorehotel.co.nz</w:t>
                    </w:r>
                  </w:p>
                </w:txbxContent>
              </v:textbox>
            </v:shape>
          </w:pict>
        </mc:Fallback>
      </mc:AlternateContent>
    </w:r>
    <w:r w:rsidR="003A4B6D" w:rsidRPr="00BA4D1B">
      <w:rPr>
        <w:rFonts w:ascii="Gotham Rounded Medium" w:hAnsi="Gotham Rounded Medium"/>
        <w:sz w:val="20"/>
        <w:szCs w:val="20"/>
        <w:lang w:val="en-US"/>
      </w:rPr>
      <w:t>Part of Patterson Hospitality</w:t>
    </w:r>
    <w:r w:rsidR="003A4B6D" w:rsidRPr="00BA4D1B">
      <w:rPr>
        <w:rFonts w:ascii="Gotham Rounded Medium" w:hAnsi="Gotham Rounded Medium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436FC" w14:textId="77777777" w:rsidR="00A56205" w:rsidRDefault="00A56205" w:rsidP="003A4B6D">
      <w:pPr>
        <w:spacing w:after="0" w:line="240" w:lineRule="auto"/>
      </w:pPr>
      <w:r>
        <w:separator/>
      </w:r>
    </w:p>
  </w:footnote>
  <w:footnote w:type="continuationSeparator" w:id="0">
    <w:p w14:paraId="0FAB1475" w14:textId="77777777" w:rsidR="00A56205" w:rsidRDefault="00A56205" w:rsidP="003A4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949F3" w14:textId="77777777" w:rsidR="003A4B6D" w:rsidRDefault="003A4B6D" w:rsidP="003A4B6D">
    <w:pPr>
      <w:pStyle w:val="Header"/>
      <w:jc w:val="right"/>
    </w:pPr>
    <w:r w:rsidRPr="00BA4D1B">
      <w:rPr>
        <w:rFonts w:ascii="Gotham Rounded Medium" w:hAnsi="Gotham Rounded Medium"/>
        <w:noProof/>
        <w:lang w:eastAsia="en-NZ"/>
      </w:rPr>
      <w:drawing>
        <wp:anchor distT="0" distB="0" distL="114300" distR="114300" simplePos="0" relativeHeight="251661312" behindDoc="1" locked="0" layoutInCell="1" allowOverlap="1" wp14:anchorId="3DD9EDF0" wp14:editId="6C89F7A9">
          <wp:simplePos x="0" y="0"/>
          <wp:positionH relativeFrom="column">
            <wp:posOffset>3962400</wp:posOffset>
          </wp:positionH>
          <wp:positionV relativeFrom="paragraph">
            <wp:posOffset>-5715</wp:posOffset>
          </wp:positionV>
          <wp:extent cx="2144395" cy="1487170"/>
          <wp:effectExtent l="0" t="0" r="8255" b="0"/>
          <wp:wrapThrough wrapText="bothSides">
            <wp:wrapPolygon edited="0">
              <wp:start x="0" y="0"/>
              <wp:lineTo x="0" y="21305"/>
              <wp:lineTo x="21491" y="21305"/>
              <wp:lineTo x="21491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mmodore Hotel_Logo Suite_JP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4395" cy="1487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C0"/>
    <w:rsid w:val="000B0176"/>
    <w:rsid w:val="0019760D"/>
    <w:rsid w:val="001A0943"/>
    <w:rsid w:val="001C3EB7"/>
    <w:rsid w:val="003A4B6D"/>
    <w:rsid w:val="003F10CF"/>
    <w:rsid w:val="004A2953"/>
    <w:rsid w:val="004F14C0"/>
    <w:rsid w:val="005D7E22"/>
    <w:rsid w:val="006478C9"/>
    <w:rsid w:val="007228E9"/>
    <w:rsid w:val="00755292"/>
    <w:rsid w:val="007779C0"/>
    <w:rsid w:val="007B5B18"/>
    <w:rsid w:val="00851ABF"/>
    <w:rsid w:val="00862EB6"/>
    <w:rsid w:val="008F2069"/>
    <w:rsid w:val="00934440"/>
    <w:rsid w:val="009419DC"/>
    <w:rsid w:val="00A37F50"/>
    <w:rsid w:val="00A56205"/>
    <w:rsid w:val="00AF253C"/>
    <w:rsid w:val="00B21674"/>
    <w:rsid w:val="00BA4D1B"/>
    <w:rsid w:val="00CC7AD8"/>
    <w:rsid w:val="00E24C1D"/>
    <w:rsid w:val="00E86D49"/>
    <w:rsid w:val="00ED6C77"/>
    <w:rsid w:val="00F12F84"/>
    <w:rsid w:val="00FA41D7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3CFCAD"/>
  <w15:docId w15:val="{FBD57A83-2638-40F9-8DEB-A479B5615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8E9"/>
    <w:rPr>
      <w:rFonts w:ascii="Frutiger Light" w:hAnsi="Frutiger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4B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B6D"/>
    <w:rPr>
      <w:rFonts w:ascii="Frutiger Light" w:hAnsi="Frutiger Light"/>
    </w:rPr>
  </w:style>
  <w:style w:type="paragraph" w:styleId="Footer">
    <w:name w:val="footer"/>
    <w:basedOn w:val="Normal"/>
    <w:link w:val="FooterChar"/>
    <w:uiPriority w:val="99"/>
    <w:unhideWhenUsed/>
    <w:rsid w:val="003A4B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B6D"/>
    <w:rPr>
      <w:rFonts w:ascii="Frutiger Light" w:hAnsi="Frutiger Ligh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B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A4B6D"/>
    <w:pPr>
      <w:autoSpaceDE w:val="0"/>
      <w:autoSpaceDN w:val="0"/>
      <w:adjustRightInd w:val="0"/>
      <w:spacing w:after="0" w:line="240" w:lineRule="auto"/>
    </w:pPr>
    <w:rPr>
      <w:rFonts w:ascii="Gotham Rounded Book" w:hAnsi="Gotham Rounded Book" w:cs="Gotham Rounded Book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3A4B6D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3A4B6D"/>
    <w:rPr>
      <w:rFonts w:cs="Gotham Rounded Book"/>
      <w:color w:val="000000"/>
      <w:sz w:val="14"/>
      <w:szCs w:val="14"/>
    </w:rPr>
  </w:style>
  <w:style w:type="character" w:styleId="Hyperlink">
    <w:name w:val="Hyperlink"/>
    <w:basedOn w:val="DefaultParagraphFont"/>
    <w:uiPriority w:val="99"/>
    <w:unhideWhenUsed/>
    <w:rsid w:val="004F14C0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F14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servations@commodorehotel.co.nz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ffanyboa\AppData\Roaming\Microsoft\Templates\Commodore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Commodore Letterhead.dotx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Commodore Airport Hotel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Tiffany Boa</dc:creator>
  <cp:lastModifiedBy>Laurent LeQuellec</cp:lastModifiedBy>
  <cp:revision>2</cp:revision>
  <cp:lastPrinted>2018-10-23T01:04:00Z</cp:lastPrinted>
  <dcterms:created xsi:type="dcterms:W3CDTF">2019-07-30T00:06:00Z</dcterms:created>
  <dcterms:modified xsi:type="dcterms:W3CDTF">2019-07-30T00:06:00Z</dcterms:modified>
</cp:coreProperties>
</file>